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862E7" w14:textId="77777777" w:rsidR="00616C88" w:rsidRDefault="00616C88" w:rsidP="00616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36F463" w14:textId="77777777" w:rsidR="00616C88" w:rsidRDefault="00616C88" w:rsidP="00616C88">
      <w:pPr>
        <w:rPr>
          <w:rFonts w:ascii="Times New Roman" w:hAnsi="Times New Roman" w:cs="Times New Roman"/>
        </w:rPr>
      </w:pPr>
    </w:p>
    <w:p w14:paraId="334A43D8" w14:textId="77777777" w:rsidR="00616C88" w:rsidRDefault="00616C88" w:rsidP="00616C88">
      <w:pPr>
        <w:rPr>
          <w:rFonts w:ascii="Times New Roman" w:hAnsi="Times New Roman" w:cs="Times New Roman"/>
        </w:rPr>
      </w:pPr>
    </w:p>
    <w:p w14:paraId="4319930E" w14:textId="77777777" w:rsidR="00616C88" w:rsidRDefault="00616C88" w:rsidP="00616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Reyner</w:t>
      </w:r>
      <w:proofErr w:type="spellEnd"/>
      <w:r>
        <w:rPr>
          <w:rFonts w:ascii="Times New Roman" w:hAnsi="Times New Roman" w:cs="Times New Roman"/>
        </w:rPr>
        <w:t xml:space="preserve"> of Leighton Buzzard,</w:t>
      </w:r>
    </w:p>
    <w:p w14:paraId="472B54E8" w14:textId="77777777" w:rsidR="00616C88" w:rsidRDefault="00616C88" w:rsidP="00616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Bedfordshire(q.v.).</w:t>
      </w:r>
    </w:p>
    <w:p w14:paraId="6465136F" w14:textId="77777777" w:rsidR="00616C88" w:rsidRDefault="00616C88" w:rsidP="00616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4A76A49" w14:textId="77777777" w:rsidR="00616C88" w:rsidRDefault="00616C88" w:rsidP="00616C88">
      <w:pPr>
        <w:rPr>
          <w:rFonts w:ascii="Times New Roman" w:hAnsi="Times New Roman" w:cs="Times New Roman"/>
        </w:rPr>
      </w:pPr>
    </w:p>
    <w:p w14:paraId="75A527A4" w14:textId="77777777" w:rsidR="00616C88" w:rsidRDefault="00616C88" w:rsidP="00616C88">
      <w:pPr>
        <w:rPr>
          <w:rFonts w:ascii="Times New Roman" w:hAnsi="Times New Roman" w:cs="Times New Roman"/>
        </w:rPr>
      </w:pPr>
    </w:p>
    <w:p w14:paraId="5BEEB676" w14:textId="77777777" w:rsidR="00616C88" w:rsidRDefault="00616C88" w:rsidP="00616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August 2018</w:t>
      </w:r>
    </w:p>
    <w:p w14:paraId="5BF3975A" w14:textId="77777777" w:rsidR="006B2F86" w:rsidRPr="00E71FC3" w:rsidRDefault="00616C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DB1EC" w14:textId="77777777" w:rsidR="00616C88" w:rsidRDefault="00616C88" w:rsidP="00E71FC3">
      <w:r>
        <w:separator/>
      </w:r>
    </w:p>
  </w:endnote>
  <w:endnote w:type="continuationSeparator" w:id="0">
    <w:p w14:paraId="2D1531DD" w14:textId="77777777" w:rsidR="00616C88" w:rsidRDefault="00616C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74B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3309" w14:textId="77777777" w:rsidR="00616C88" w:rsidRDefault="00616C88" w:rsidP="00E71FC3">
      <w:r>
        <w:separator/>
      </w:r>
    </w:p>
  </w:footnote>
  <w:footnote w:type="continuationSeparator" w:id="0">
    <w:p w14:paraId="78D6DC40" w14:textId="77777777" w:rsidR="00616C88" w:rsidRDefault="00616C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88"/>
    <w:rsid w:val="001A7C09"/>
    <w:rsid w:val="00577BD5"/>
    <w:rsid w:val="00616C8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F67B"/>
  <w15:chartTrackingRefBased/>
  <w15:docId w15:val="{93D3E1CD-B06F-4AE3-9E2F-B90C0841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6C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2018-09-12T19:22:00Z</dcterms:created>
  <dcterms:modified xsi:type="dcterms:W3CDTF">2018-09-12T19:22:00Z</dcterms:modified>
</cp:coreProperties>
</file>